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C54" w:rsidRPr="00D70D1D" w:rsidRDefault="00EA7C54" w:rsidP="00EA7C54">
      <w:pPr>
        <w:rPr>
          <w:color w:val="44546A" w:themeColor="text2"/>
          <w:sz w:val="32"/>
          <w:szCs w:val="32"/>
        </w:rPr>
      </w:pPr>
      <w:r w:rsidRPr="00D70D1D">
        <w:rPr>
          <w:rFonts w:ascii="Calibri" w:hAnsi="Calibri" w:cs="Calibri"/>
          <w:b/>
          <w:color w:val="44546A" w:themeColor="text2"/>
          <w:sz w:val="32"/>
          <w:szCs w:val="32"/>
        </w:rPr>
        <w:t>Standaardformulier F - Selectiecriteria</w:t>
      </w:r>
    </w:p>
    <w:p w:rsidR="00C40378" w:rsidRPr="00EA7C54" w:rsidRDefault="00C40378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253864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623097">
              <w:rPr>
                <w:rFonts w:ascii="Calibri" w:hAnsi="Calibri" w:cs="Calibri"/>
                <w:sz w:val="24"/>
                <w:szCs w:val="24"/>
              </w:rPr>
              <w:t>4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623097" w:rsidP="00656C85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623097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Multidisciplinaire Werken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3097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P4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>
              <w:rPr>
                <w:rFonts w:ascii="Calibri" w:hAnsi="Calibri" w:cs="Calibri"/>
                <w:b/>
                <w:sz w:val="44"/>
                <w:szCs w:val="44"/>
              </w:rPr>
              <w:t>S1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623097" w:rsidP="0062309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623097">
              <w:rPr>
                <w:rFonts w:ascii="Calibri" w:hAnsi="Calibri" w:cs="Calibri"/>
                <w:sz w:val="18"/>
                <w:szCs w:val="18"/>
              </w:rPr>
              <w:t>Het referentieproject heeft betrekking op het ontwerpen, aanleggen en/of verleggen en aansluiten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23097">
              <w:rPr>
                <w:rFonts w:ascii="Calibri" w:hAnsi="Calibri" w:cs="Calibri"/>
                <w:sz w:val="18"/>
                <w:szCs w:val="18"/>
              </w:rPr>
              <w:t>van ondergrondse infrastructuur (kabels, leidingen en gerelateerde installaties).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1390" w:rsidRPr="00D25958" w:rsidTr="00C642DD">
        <w:trPr>
          <w:trHeight w:val="227"/>
        </w:trPr>
        <w:tc>
          <w:tcPr>
            <w:tcW w:w="5240" w:type="dxa"/>
          </w:tcPr>
          <w:p w:rsidR="005B1390" w:rsidRPr="005B1390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B1390">
              <w:rPr>
                <w:rFonts w:ascii="Calibri" w:hAnsi="Calibri" w:cs="Calibri"/>
                <w:sz w:val="18"/>
                <w:szCs w:val="18"/>
              </w:rPr>
              <w:t>De werkzaamheden zijn uitgevoerd onder toepasselijkheid van de UAV-GC 2005 (of onder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1390">
              <w:rPr>
                <w:rFonts w:ascii="Calibri" w:hAnsi="Calibri" w:cs="Calibri"/>
                <w:sz w:val="18"/>
                <w:szCs w:val="18"/>
              </w:rPr>
              <w:t>toepasselijkheid van gelijkwaardige administratieve voorwaarden) waarbij Gegadigde tevens was</w:t>
            </w:r>
          </w:p>
          <w:p w:rsidR="005B1390" w:rsidRPr="00623097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B1390">
              <w:rPr>
                <w:rFonts w:ascii="Calibri" w:hAnsi="Calibri" w:cs="Calibri"/>
                <w:sz w:val="18"/>
                <w:szCs w:val="18"/>
              </w:rPr>
              <w:t>belast met het projectmanagement (dagelijkse organisatie, leiding en kwaliteitsmanagement) 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1390">
              <w:rPr>
                <w:rFonts w:ascii="Calibri" w:hAnsi="Calibri" w:cs="Calibri"/>
                <w:sz w:val="18"/>
                <w:szCs w:val="18"/>
              </w:rPr>
              <w:t>waarbij Gegadigde jegens Opdrachtgever eindverantwoordelijk was</w:t>
            </w:r>
            <w:r w:rsidR="00627B3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2A04" w:rsidRPr="00D25958" w:rsidTr="00C642DD">
        <w:trPr>
          <w:trHeight w:val="227"/>
        </w:trPr>
        <w:tc>
          <w:tcPr>
            <w:tcW w:w="5240" w:type="dxa"/>
          </w:tcPr>
          <w:p w:rsidR="00AF2A04" w:rsidRDefault="00AF2A04" w:rsidP="00AF2A04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F03DFB">
              <w:rPr>
                <w:rFonts w:ascii="Calibri" w:hAnsi="Calibri" w:cs="Calibri"/>
                <w:sz w:val="18"/>
                <w:szCs w:val="18"/>
              </w:rPr>
              <w:t xml:space="preserve">Het referentieproject heeft een minimale opdrachtwaarde van </w:t>
            </w:r>
          </w:p>
          <w:p w:rsidR="00AF2A04" w:rsidRPr="00F03DFB" w:rsidRDefault="00AF2A04" w:rsidP="00AF2A04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03DFB">
              <w:rPr>
                <w:rFonts w:ascii="Calibri" w:hAnsi="Calibri" w:cs="Calibri"/>
                <w:sz w:val="18"/>
                <w:szCs w:val="18"/>
              </w:rPr>
              <w:t xml:space="preserve">€1.500.000,-. </w:t>
            </w:r>
          </w:p>
        </w:tc>
        <w:tc>
          <w:tcPr>
            <w:tcW w:w="3822" w:type="dxa"/>
            <w:gridSpan w:val="2"/>
          </w:tcPr>
          <w:p w:rsidR="00AF2A04" w:rsidRPr="00526843" w:rsidRDefault="00AF2A04" w:rsidP="00AF2A04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2A04" w:rsidRDefault="00AF2A04" w:rsidP="00AF2A04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AF2A04" w:rsidRDefault="00AF2A04" w:rsidP="00AF2A04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AF2A04" w:rsidRPr="00526843" w:rsidRDefault="00AF2A04" w:rsidP="00AF2A04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7C6EF3" w:rsidRPr="00D25958" w:rsidTr="00C642DD">
        <w:trPr>
          <w:trHeight w:val="227"/>
        </w:trPr>
        <w:tc>
          <w:tcPr>
            <w:tcW w:w="5240" w:type="dxa"/>
          </w:tcPr>
          <w:p w:rsidR="007C6EF3" w:rsidRDefault="007C6EF3" w:rsidP="005B139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 volgende disciplines maken binnen het referentieproject onderdeel van het uitgevoerde meerjarig onderhoud: </w:t>
            </w:r>
          </w:p>
          <w:p w:rsidR="007C6EF3" w:rsidRDefault="007C6EF3" w:rsidP="005B139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  <w:r w:rsidR="00AF2A0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Laagspanningsinstallaties (1V – 1000V); </w:t>
            </w:r>
          </w:p>
          <w:p w:rsidR="007C6EF3" w:rsidRPr="007C6EF3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>- Hoogspanningsinstallaties (1 kV - 25 kV);</w:t>
            </w:r>
          </w:p>
          <w:p w:rsidR="007C6EF3" w:rsidRPr="007C6EF3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>- Verkeersregelinstallatie;</w:t>
            </w:r>
          </w:p>
          <w:p w:rsidR="007C6EF3" w:rsidRPr="007C6EF3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>- Vuilwaterinfrastructuur inclusief gemalen;</w:t>
            </w:r>
          </w:p>
          <w:p w:rsidR="007C6EF3" w:rsidRPr="007C6EF3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>- Drinkwaterleiding;</w:t>
            </w:r>
          </w:p>
          <w:p w:rsidR="007C6EF3" w:rsidRPr="007C6EF3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>- Gasleiding &lt;8 Bar;</w:t>
            </w:r>
          </w:p>
          <w:p w:rsidR="007C6EF3" w:rsidRPr="007C6EF3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7C6EF3">
              <w:rPr>
                <w:rFonts w:ascii="Calibri" w:hAnsi="Calibri" w:cs="Calibri"/>
                <w:sz w:val="18"/>
                <w:szCs w:val="18"/>
              </w:rPr>
              <w:t>Gasreduceerinstallaties</w:t>
            </w:r>
            <w:proofErr w:type="spellEnd"/>
            <w:r w:rsidRPr="007C6EF3">
              <w:rPr>
                <w:rFonts w:ascii="Calibri" w:hAnsi="Calibri" w:cs="Calibri"/>
                <w:sz w:val="18"/>
                <w:szCs w:val="18"/>
              </w:rPr>
              <w:t xml:space="preserve"> &lt;8 Bar;</w:t>
            </w:r>
          </w:p>
          <w:p w:rsidR="007C6EF3" w:rsidRPr="005B1390" w:rsidRDefault="007C6EF3" w:rsidP="007C6EF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7C6EF3">
              <w:rPr>
                <w:rFonts w:ascii="Calibri" w:hAnsi="Calibri" w:cs="Calibri"/>
                <w:sz w:val="18"/>
                <w:szCs w:val="18"/>
              </w:rPr>
              <w:t>- Dataverbinding.</w:t>
            </w:r>
          </w:p>
        </w:tc>
        <w:tc>
          <w:tcPr>
            <w:tcW w:w="3822" w:type="dxa"/>
            <w:gridSpan w:val="2"/>
          </w:tcPr>
          <w:p w:rsidR="007C6EF3" w:rsidRDefault="00FF23E0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EA7C54" w:rsidRPr="00526843" w:rsidRDefault="00EA7C54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0B3741" w:rsidRPr="00D25958" w:rsidTr="00C642DD">
        <w:trPr>
          <w:trHeight w:val="227"/>
        </w:trPr>
        <w:tc>
          <w:tcPr>
            <w:tcW w:w="5240" w:type="dxa"/>
          </w:tcPr>
          <w:p w:rsidR="000B3741" w:rsidRPr="000B3741" w:rsidRDefault="000B3741" w:rsidP="000B37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0B3741">
              <w:rPr>
                <w:rFonts w:ascii="Calibri" w:hAnsi="Calibri" w:cs="Calibri"/>
                <w:sz w:val="18"/>
                <w:szCs w:val="18"/>
              </w:rPr>
              <w:t>Het referentieproject heeft betrekking op de uitvoering van werken 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B3741">
              <w:rPr>
                <w:rFonts w:ascii="Calibri" w:hAnsi="Calibri" w:cs="Calibri"/>
                <w:sz w:val="18"/>
                <w:szCs w:val="18"/>
              </w:rPr>
              <w:t>een in bedrijf blijvend operationeel gebied waarin de processen</w:t>
            </w:r>
          </w:p>
          <w:p w:rsidR="000B3741" w:rsidRDefault="000B3741" w:rsidP="000B37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0B3741">
              <w:rPr>
                <w:rFonts w:ascii="Calibri" w:hAnsi="Calibri" w:cs="Calibri"/>
                <w:sz w:val="18"/>
                <w:szCs w:val="18"/>
              </w:rPr>
              <w:t>ongestoord doorgang moeten vinden en waarvoor de overlast tot een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B3741">
              <w:rPr>
                <w:rFonts w:ascii="Calibri" w:hAnsi="Calibri" w:cs="Calibri"/>
                <w:sz w:val="18"/>
                <w:szCs w:val="18"/>
              </w:rPr>
              <w:t>minimum moet worden beperkt.</w:t>
            </w:r>
          </w:p>
        </w:tc>
        <w:tc>
          <w:tcPr>
            <w:tcW w:w="3822" w:type="dxa"/>
            <w:gridSpan w:val="2"/>
          </w:tcPr>
          <w:p w:rsidR="00FF23E0" w:rsidRPr="00526843" w:rsidRDefault="00FF23E0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B3741" w:rsidRPr="00526843" w:rsidRDefault="00FF23E0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B3741" w:rsidRPr="00D25958" w:rsidTr="00C642DD">
        <w:trPr>
          <w:trHeight w:val="227"/>
        </w:trPr>
        <w:tc>
          <w:tcPr>
            <w:tcW w:w="5240" w:type="dxa"/>
          </w:tcPr>
          <w:p w:rsidR="000B3741" w:rsidRDefault="000B3741" w:rsidP="000B3741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B3741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Het project is uitgevoerd in een beveiligd gebied (Een beveiligd </w:t>
            </w:r>
          </w:p>
          <w:p w:rsidR="000B3741" w:rsidRDefault="000B3741" w:rsidP="000B3741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B3741">
              <w:rPr>
                <w:rFonts w:ascii="Calibri" w:hAnsi="Calibri" w:cs="Calibri"/>
                <w:sz w:val="18"/>
                <w:szCs w:val="18"/>
              </w:rPr>
              <w:t>Gebied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B3741">
              <w:rPr>
                <w:rFonts w:ascii="Calibri" w:hAnsi="Calibri" w:cs="Calibri"/>
                <w:sz w:val="18"/>
                <w:szCs w:val="18"/>
              </w:rPr>
              <w:t xml:space="preserve">betreft hierbij een gebied waarvan de toegang van </w:t>
            </w:r>
          </w:p>
          <w:p w:rsidR="000B3741" w:rsidRDefault="000B3741" w:rsidP="000B3741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0B3741">
              <w:rPr>
                <w:rFonts w:ascii="Calibri" w:hAnsi="Calibri" w:cs="Calibri"/>
                <w:sz w:val="18"/>
                <w:szCs w:val="18"/>
              </w:rPr>
              <w:t>ersonen, materieel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B3741">
              <w:rPr>
                <w:rFonts w:ascii="Calibri" w:hAnsi="Calibri" w:cs="Calibri"/>
                <w:sz w:val="18"/>
                <w:szCs w:val="18"/>
              </w:rPr>
              <w:t xml:space="preserve">en materialen onderhevig is aan toegangseisen </w:t>
            </w:r>
          </w:p>
          <w:p w:rsidR="000B3741" w:rsidRPr="00F03DFB" w:rsidRDefault="000B3741" w:rsidP="000B3741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B3741">
              <w:rPr>
                <w:rFonts w:ascii="Calibri" w:hAnsi="Calibri" w:cs="Calibri"/>
                <w:sz w:val="18"/>
                <w:szCs w:val="18"/>
              </w:rPr>
              <w:t>en controle door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B3741">
              <w:rPr>
                <w:rFonts w:ascii="Calibri" w:hAnsi="Calibri" w:cs="Calibri"/>
                <w:sz w:val="18"/>
                <w:szCs w:val="18"/>
              </w:rPr>
              <w:t>opdrachtgever en/of overheidsinstellingen).</w:t>
            </w:r>
          </w:p>
        </w:tc>
        <w:tc>
          <w:tcPr>
            <w:tcW w:w="3822" w:type="dxa"/>
            <w:gridSpan w:val="2"/>
          </w:tcPr>
          <w:p w:rsidR="00FF23E0" w:rsidRPr="00526843" w:rsidRDefault="00FF23E0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B3741" w:rsidRPr="00526843" w:rsidRDefault="00FF23E0" w:rsidP="00FF23E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40378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378" w:rsidRDefault="00C40378" w:rsidP="00C4037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771177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B3741"/>
    <w:rsid w:val="000D57A4"/>
    <w:rsid w:val="00167056"/>
    <w:rsid w:val="00210FB0"/>
    <w:rsid w:val="00235309"/>
    <w:rsid w:val="00253864"/>
    <w:rsid w:val="00273F0B"/>
    <w:rsid w:val="00286703"/>
    <w:rsid w:val="0029013F"/>
    <w:rsid w:val="0030396C"/>
    <w:rsid w:val="003B1518"/>
    <w:rsid w:val="00526843"/>
    <w:rsid w:val="0054341E"/>
    <w:rsid w:val="005B1390"/>
    <w:rsid w:val="005D6F5E"/>
    <w:rsid w:val="00623097"/>
    <w:rsid w:val="00627B37"/>
    <w:rsid w:val="00645A41"/>
    <w:rsid w:val="00656C85"/>
    <w:rsid w:val="00771177"/>
    <w:rsid w:val="00772E38"/>
    <w:rsid w:val="007A0B11"/>
    <w:rsid w:val="007C6EF3"/>
    <w:rsid w:val="007F0062"/>
    <w:rsid w:val="00821E35"/>
    <w:rsid w:val="008313F3"/>
    <w:rsid w:val="00841613"/>
    <w:rsid w:val="009F6AA2"/>
    <w:rsid w:val="00A4185C"/>
    <w:rsid w:val="00AE4D4F"/>
    <w:rsid w:val="00AF2A04"/>
    <w:rsid w:val="00B82610"/>
    <w:rsid w:val="00B96B90"/>
    <w:rsid w:val="00C40378"/>
    <w:rsid w:val="00C5177A"/>
    <w:rsid w:val="00C642DD"/>
    <w:rsid w:val="00C776FE"/>
    <w:rsid w:val="00D37B6C"/>
    <w:rsid w:val="00D615D8"/>
    <w:rsid w:val="00DF71EA"/>
    <w:rsid w:val="00E22BFE"/>
    <w:rsid w:val="00EA7C54"/>
    <w:rsid w:val="00EF0B12"/>
    <w:rsid w:val="00F03DFB"/>
    <w:rsid w:val="00F60218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1C6E5-4FA9-45B6-A332-D0E59889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15</TotalTime>
  <Pages>2</Pages>
  <Words>471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8</cp:revision>
  <cp:lastPrinted>2016-03-18T11:48:00Z</cp:lastPrinted>
  <dcterms:created xsi:type="dcterms:W3CDTF">2017-10-24T11:55:00Z</dcterms:created>
  <dcterms:modified xsi:type="dcterms:W3CDTF">2017-10-25T18:40:00Z</dcterms:modified>
</cp:coreProperties>
</file>